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EAAB9" w14:textId="3C28511E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ab/>
        <w:t xml:space="preserve">  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Oct 12 – Oct 23, 2020, </w:t>
      </w:r>
      <w:proofErr w:type="spellStart"/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Elbonia</w:t>
      </w:r>
      <w:proofErr w:type="spellEnd"/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081FFA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commentRangeStart w:id="7"/>
      <w:r w:rsidR="00C82D2E" w:rsidRPr="00B820D5">
        <w:rPr>
          <w:rFonts w:ascii="Arial" w:hAnsi="Arial" w:cs="Arial"/>
          <w:b/>
          <w:highlight w:val="yellow"/>
        </w:rPr>
        <w:t>None</w:t>
      </w:r>
      <w:commentRangeEnd w:id="7"/>
      <w:r w:rsidR="00B820D5">
        <w:rPr>
          <w:rStyle w:val="CommentReference"/>
          <w:rFonts w:ascii="Arial" w:hAnsi="Arial"/>
        </w:rPr>
        <w:commentReference w:id="7"/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F45F69" w14:textId="3E6B5EB8" w:rsidR="00605CCB" w:rsidRPr="008E4814" w:rsidRDefault="00EC43FC" w:rsidP="00193CBC">
      <w:pPr>
        <w:pStyle w:val="B1"/>
        <w:ind w:left="0" w:firstLine="0"/>
      </w:pPr>
      <w:r w:rsidRPr="00EC43FC">
        <w:rPr>
          <w:highlight w:val="yellow"/>
        </w:rPr>
        <w:t xml:space="preserve">This LS will capture the potential progress </w:t>
      </w:r>
      <w:r w:rsidRPr="00EC43FC">
        <w:rPr>
          <w:highlight w:val="yellow"/>
        </w:rPr>
        <w:t>on UE-to-Network Relay and UE-to-UE Relay</w:t>
      </w:r>
      <w:r w:rsidRPr="00EC43FC">
        <w:rPr>
          <w:highlight w:val="yellow"/>
        </w:rPr>
        <w:t>, will be revised based on the meeting progress.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528AB670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3E49F547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OPPO" w:date="2020-08-11T15:26:00Z" w:initials="OPPO">
    <w:p w14:paraId="73452EEC" w14:textId="272D30C3" w:rsidR="00B820D5" w:rsidRDefault="00B820D5">
      <w:pPr>
        <w:pStyle w:val="CommentText"/>
      </w:pPr>
      <w:r>
        <w:rPr>
          <w:rStyle w:val="CommentReference"/>
        </w:rPr>
        <w:annotationRef/>
      </w:r>
      <w:r>
        <w:t>Attach latest 23.752 version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52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D371E" w16cex:dateUtc="2020-08-11T0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52EEC" w16cid:durableId="22DD37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1DBB8" w14:textId="77777777" w:rsidR="00586FCC" w:rsidRDefault="00586FCC">
      <w:pPr>
        <w:spacing w:after="0"/>
      </w:pPr>
      <w:r>
        <w:separator/>
      </w:r>
    </w:p>
  </w:endnote>
  <w:endnote w:type="continuationSeparator" w:id="0">
    <w:p w14:paraId="09020016" w14:textId="77777777" w:rsidR="00586FCC" w:rsidRDefault="00586F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1C62A" w14:textId="77777777" w:rsidR="00586FCC" w:rsidRDefault="00586FCC">
      <w:pPr>
        <w:spacing w:after="0"/>
      </w:pPr>
      <w:r>
        <w:separator/>
      </w:r>
    </w:p>
  </w:footnote>
  <w:footnote w:type="continuationSeparator" w:id="0">
    <w:p w14:paraId="0461A548" w14:textId="77777777" w:rsidR="00586FCC" w:rsidRDefault="00586F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A6329"/>
    <w:rsid w:val="000F0FF3"/>
    <w:rsid w:val="000F6242"/>
    <w:rsid w:val="0010639B"/>
    <w:rsid w:val="00123A48"/>
    <w:rsid w:val="0017175B"/>
    <w:rsid w:val="00193CBC"/>
    <w:rsid w:val="001B1AA5"/>
    <w:rsid w:val="001D0410"/>
    <w:rsid w:val="00221A51"/>
    <w:rsid w:val="0024732A"/>
    <w:rsid w:val="00264955"/>
    <w:rsid w:val="002A7C3E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D3136"/>
    <w:rsid w:val="004E3939"/>
    <w:rsid w:val="004E535E"/>
    <w:rsid w:val="005130A9"/>
    <w:rsid w:val="005423FA"/>
    <w:rsid w:val="00586FCC"/>
    <w:rsid w:val="00605CCB"/>
    <w:rsid w:val="00612762"/>
    <w:rsid w:val="006432AF"/>
    <w:rsid w:val="00654A4B"/>
    <w:rsid w:val="006675C5"/>
    <w:rsid w:val="0067499C"/>
    <w:rsid w:val="00764BA7"/>
    <w:rsid w:val="007F4F92"/>
    <w:rsid w:val="008112B6"/>
    <w:rsid w:val="00862E55"/>
    <w:rsid w:val="008D772F"/>
    <w:rsid w:val="008E4814"/>
    <w:rsid w:val="00911EA1"/>
    <w:rsid w:val="0099764C"/>
    <w:rsid w:val="009B2AAC"/>
    <w:rsid w:val="009D1FDB"/>
    <w:rsid w:val="00A00F5B"/>
    <w:rsid w:val="00A039E2"/>
    <w:rsid w:val="00A173FE"/>
    <w:rsid w:val="00A82215"/>
    <w:rsid w:val="00AA2A90"/>
    <w:rsid w:val="00AB6A56"/>
    <w:rsid w:val="00AD0B12"/>
    <w:rsid w:val="00B722E4"/>
    <w:rsid w:val="00B809C3"/>
    <w:rsid w:val="00B820D5"/>
    <w:rsid w:val="00B854B5"/>
    <w:rsid w:val="00B97703"/>
    <w:rsid w:val="00BF3D47"/>
    <w:rsid w:val="00C031A6"/>
    <w:rsid w:val="00C668D7"/>
    <w:rsid w:val="00C67D38"/>
    <w:rsid w:val="00C73A97"/>
    <w:rsid w:val="00C82D2E"/>
    <w:rsid w:val="00CB1C7C"/>
    <w:rsid w:val="00CF6087"/>
    <w:rsid w:val="00D32ADF"/>
    <w:rsid w:val="00D37997"/>
    <w:rsid w:val="00DA5F38"/>
    <w:rsid w:val="00DD7C23"/>
    <w:rsid w:val="00E07882"/>
    <w:rsid w:val="00E33F0D"/>
    <w:rsid w:val="00EC43FC"/>
    <w:rsid w:val="00EE251D"/>
    <w:rsid w:val="00F83AC0"/>
    <w:rsid w:val="00F94967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7</cp:revision>
  <cp:lastPrinted>2002-04-23T07:10:00Z</cp:lastPrinted>
  <dcterms:created xsi:type="dcterms:W3CDTF">2020-09-30T02:10:00Z</dcterms:created>
  <dcterms:modified xsi:type="dcterms:W3CDTF">2020-09-30T03:26:00Z</dcterms:modified>
</cp:coreProperties>
</file>